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6918A6">
        <w:rPr>
          <w:rFonts w:cs="Arial"/>
          <w:b/>
          <w:caps/>
          <w:sz w:val="28"/>
          <w:szCs w:val="28"/>
        </w:rPr>
        <w:t>122</w:t>
      </w:r>
      <w:r w:rsidR="008A3992">
        <w:rPr>
          <w:rFonts w:cs="Arial"/>
          <w:b/>
          <w:caps/>
          <w:sz w:val="28"/>
          <w:szCs w:val="28"/>
        </w:rPr>
        <w:t>7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7828FE" w:rsidP="00E255DE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 xml:space="preserve">Solicita que sejam </w:t>
            </w:r>
            <w:r w:rsidR="00303CEE">
              <w:rPr>
                <w:rFonts w:cs="Arial"/>
                <w:sz w:val="20"/>
                <w:szCs w:val="20"/>
              </w:rPr>
              <w:t xml:space="preserve">adotadas as providências cabíveis para </w:t>
            </w:r>
            <w:r w:rsidR="00E255DE">
              <w:rPr>
                <w:rFonts w:cs="Arial"/>
                <w:sz w:val="20"/>
                <w:szCs w:val="20"/>
              </w:rPr>
              <w:t>que realizem revitalização, inclusive com capina e limpeza, da Praça Nossa Senhora do Carmo, localizada na Rua São Jerônimo, Jardim das Indústrias.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E255DE" w:rsidRDefault="003A77BE" w:rsidP="00E255DE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bookmarkStart w:id="0" w:name="_GoBack"/>
      <w:r w:rsidR="00931E27">
        <w:rPr>
          <w:rFonts w:cs="Arial"/>
        </w:rPr>
        <w:t>que</w:t>
      </w:r>
      <w:r w:rsidR="00931E27" w:rsidRPr="001840AD">
        <w:rPr>
          <w:rFonts w:cs="Arial"/>
        </w:rPr>
        <w:t xml:space="preserve"> sejam </w:t>
      </w:r>
      <w:r w:rsidR="00931E27">
        <w:rPr>
          <w:rFonts w:cs="Arial"/>
        </w:rPr>
        <w:t xml:space="preserve">adotadas providências cabíveis </w:t>
      </w:r>
      <w:bookmarkEnd w:id="0"/>
      <w:r w:rsidR="00E255DE" w:rsidRPr="00E255DE">
        <w:rPr>
          <w:rFonts w:cs="Arial"/>
        </w:rPr>
        <w:t>para que realizem revitalização, inclusive com capina e limpeza, da Praça Nossa Senhora do Carmo, localizada na Rua São Jerônimo, Jardim das Indústrias.</w:t>
      </w:r>
    </w:p>
    <w:p w:rsidR="00E255DE" w:rsidRPr="00E255DE" w:rsidRDefault="00E255DE" w:rsidP="00E255DE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E255DE">
        <w:rPr>
          <w:rFonts w:cs="Arial"/>
        </w:rPr>
        <w:t>Conforme fotos anexas, e segundo relatos de munícipes</w:t>
      </w:r>
      <w:r>
        <w:rPr>
          <w:rFonts w:cs="Arial"/>
        </w:rPr>
        <w:t>, o local tornou-s</w:t>
      </w:r>
      <w:r w:rsidRPr="00E255DE">
        <w:rPr>
          <w:rFonts w:cs="Arial"/>
        </w:rPr>
        <w:t xml:space="preserve">e propício para os usuários de drogas, além da proliferação de animais peçonhentos e dificuldade </w:t>
      </w:r>
      <w:proofErr w:type="gramStart"/>
      <w:r w:rsidRPr="00E255DE">
        <w:rPr>
          <w:rFonts w:cs="Arial"/>
        </w:rPr>
        <w:t>na vasão</w:t>
      </w:r>
      <w:proofErr w:type="gramEnd"/>
      <w:r w:rsidRPr="00E255DE">
        <w:rPr>
          <w:rFonts w:cs="Arial"/>
        </w:rPr>
        <w:t xml:space="preserve"> de água das chuvas.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282BA6">
        <w:rPr>
          <w:rFonts w:cs="Arial"/>
        </w:rPr>
        <w:t>12 de maio de 2021.</w:t>
      </w:r>
    </w:p>
    <w:p w:rsidR="00282BA6" w:rsidRDefault="00282BA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282BA6" w:rsidRDefault="00282BA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282BA6" w:rsidRPr="005D429C" w:rsidRDefault="00282BA6" w:rsidP="00282BA6">
      <w:pPr>
        <w:tabs>
          <w:tab w:val="left" w:pos="6480"/>
        </w:tabs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SÔNIA REGINA GONÇALVES</w:t>
      </w:r>
    </w:p>
    <w:p w:rsidR="00282BA6" w:rsidRPr="005D429C" w:rsidRDefault="00282BA6" w:rsidP="00282BA6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(Sônia Patas da Amizade)</w:t>
      </w:r>
    </w:p>
    <w:p w:rsidR="00282BA6" w:rsidRDefault="00282BA6" w:rsidP="00282BA6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Vereadora - PL</w:t>
      </w:r>
    </w:p>
    <w:p w:rsidR="00282BA6" w:rsidRDefault="00282BA6">
      <w:pPr>
        <w:rPr>
          <w:rFonts w:cs="Arial"/>
        </w:rPr>
      </w:pPr>
      <w:r>
        <w:rPr>
          <w:rFonts w:cs="Arial"/>
        </w:rPr>
        <w:br w:type="page"/>
      </w:r>
    </w:p>
    <w:p w:rsidR="00282BA6" w:rsidRPr="00ED4D34" w:rsidRDefault="00B622B7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451485</wp:posOffset>
            </wp:positionH>
            <wp:positionV relativeFrom="page">
              <wp:posOffset>5760720</wp:posOffset>
            </wp:positionV>
            <wp:extent cx="5059680" cy="3512820"/>
            <wp:effectExtent l="0" t="0" r="7620" b="0"/>
            <wp:wrapNone/>
            <wp:docPr id="5" name="Imagem 5" descr="C:\Users\G05-4239\Downloads\WhatsApp Image 2021-04-29 at 15.23.47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m 5" descr="C:\Users\G05-4239\Downloads\WhatsApp Image 2021-04-29 at 15.23.47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9680" cy="351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451485</wp:posOffset>
            </wp:positionH>
            <wp:positionV relativeFrom="page">
              <wp:posOffset>1958340</wp:posOffset>
            </wp:positionV>
            <wp:extent cx="5090160" cy="3398520"/>
            <wp:effectExtent l="0" t="0" r="0" b="0"/>
            <wp:wrapNone/>
            <wp:docPr id="8" name="Imagem 8" descr="C:\Users\G05-4239\Downloads\WhatsApp Image 2021-04-29 at 15.23.46 (1)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m 6" descr="C:\Users\G05-4239\Downloads\WhatsApp Image 2021-04-29 at 15.23.46 (1).jpe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0282" cy="3398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282BA6" w:rsidRPr="00ED4D34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3704" w:rsidRDefault="00CF3704">
      <w:r>
        <w:separator/>
      </w:r>
    </w:p>
  </w:endnote>
  <w:endnote w:type="continuationSeparator" w:id="0">
    <w:p w:rsidR="00CF3704" w:rsidRDefault="00CF3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3704" w:rsidRDefault="00CF3704">
      <w:r>
        <w:separator/>
      </w:r>
    </w:p>
  </w:footnote>
  <w:footnote w:type="continuationSeparator" w:id="0">
    <w:p w:rsidR="00CF3704" w:rsidRDefault="00CF37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B622B7">
      <w:rPr>
        <w:rFonts w:cs="Arial"/>
        <w:b/>
        <w:sz w:val="20"/>
        <w:szCs w:val="20"/>
        <w:u w:val="single"/>
      </w:rPr>
      <w:t>1227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931E27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931E27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282BA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282BA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LIA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673BE8" w:rsidRDefault="00673BE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673BE8" w:rsidRDefault="00673BE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76BAC"/>
    <w:rsid w:val="00282BA6"/>
    <w:rsid w:val="002956E2"/>
    <w:rsid w:val="002A63FE"/>
    <w:rsid w:val="002A7434"/>
    <w:rsid w:val="002C4B2B"/>
    <w:rsid w:val="002C5C70"/>
    <w:rsid w:val="002D24ED"/>
    <w:rsid w:val="002D3D9E"/>
    <w:rsid w:val="002F02DB"/>
    <w:rsid w:val="0030168E"/>
    <w:rsid w:val="00303CE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3BE8"/>
    <w:rsid w:val="00674F7D"/>
    <w:rsid w:val="00681021"/>
    <w:rsid w:val="00682E6E"/>
    <w:rsid w:val="00690D1E"/>
    <w:rsid w:val="006918A6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108B"/>
    <w:rsid w:val="007828FE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A3992"/>
    <w:rsid w:val="008C33AB"/>
    <w:rsid w:val="008C72B7"/>
    <w:rsid w:val="008F1E6B"/>
    <w:rsid w:val="008F7625"/>
    <w:rsid w:val="00922964"/>
    <w:rsid w:val="00931E27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23E71"/>
    <w:rsid w:val="00B34959"/>
    <w:rsid w:val="00B57E0F"/>
    <w:rsid w:val="00B622B7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CF3704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255DE"/>
    <w:rsid w:val="00E3022D"/>
    <w:rsid w:val="00E51448"/>
    <w:rsid w:val="00E66CFD"/>
    <w:rsid w:val="00E721EC"/>
    <w:rsid w:val="00E86C30"/>
    <w:rsid w:val="00E90791"/>
    <w:rsid w:val="00E90C30"/>
    <w:rsid w:val="00EA719F"/>
    <w:rsid w:val="00EB04D6"/>
    <w:rsid w:val="00ED2065"/>
    <w:rsid w:val="00ED4D34"/>
    <w:rsid w:val="00F118BC"/>
    <w:rsid w:val="00F16E1C"/>
    <w:rsid w:val="00F16F74"/>
    <w:rsid w:val="00F22FC9"/>
    <w:rsid w:val="00F27895"/>
    <w:rsid w:val="00F420E5"/>
    <w:rsid w:val="00F5150F"/>
    <w:rsid w:val="00F65C85"/>
    <w:rsid w:val="00F73DA3"/>
    <w:rsid w:val="00FA21EE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942A48-C7D4-4243-AFD4-ED168EB53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5</TotalTime>
  <Pages>2</Pages>
  <Words>139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Lia Requena</cp:lastModifiedBy>
  <cp:revision>5</cp:revision>
  <cp:lastPrinted>2021-05-10T18:27:00Z</cp:lastPrinted>
  <dcterms:created xsi:type="dcterms:W3CDTF">2021-05-10T18:29:00Z</dcterms:created>
  <dcterms:modified xsi:type="dcterms:W3CDTF">2021-05-10T19:27:00Z</dcterms:modified>
</cp:coreProperties>
</file>